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47E13A" w14:textId="77777777" w:rsidR="00B74B25" w:rsidRDefault="00B74B25"/>
    <w:p w14:paraId="3A9825AB" w14:textId="77777777" w:rsidR="003B09B4" w:rsidRDefault="003B09B4"/>
    <w:p w14:paraId="79E9E26A" w14:textId="77777777" w:rsidR="003B09B4" w:rsidRDefault="003B09B4"/>
    <w:p w14:paraId="1C9FFFC9" w14:textId="77777777" w:rsidR="003B09B4" w:rsidRDefault="003B09B4"/>
    <w:p w14:paraId="41247E7D" w14:textId="77777777" w:rsidR="003B09B4" w:rsidRDefault="003B09B4"/>
    <w:p w14:paraId="30154B4A" w14:textId="77777777" w:rsidR="003B09B4" w:rsidRDefault="003B09B4" w:rsidP="003B09B4">
      <w:pPr>
        <w:pStyle w:val="Corpodeltesto2"/>
      </w:pPr>
      <w:r>
        <w:t xml:space="preserve">   Arezzo, _____________</w:t>
      </w:r>
      <w:r>
        <w:tab/>
      </w:r>
    </w:p>
    <w:p w14:paraId="3BF63378" w14:textId="77777777" w:rsidR="003B09B4" w:rsidRDefault="003B09B4" w:rsidP="003B09B4">
      <w:pPr>
        <w:pStyle w:val="Corpodeltesto2"/>
      </w:pPr>
    </w:p>
    <w:p w14:paraId="6F215769" w14:textId="77777777" w:rsidR="003B09B4" w:rsidRDefault="003B09B4" w:rsidP="003B09B4">
      <w:pPr>
        <w:pStyle w:val="Corpodeltesto2"/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FF9750" wp14:editId="635CAA8F">
                <wp:simplePos x="0" y="0"/>
                <wp:positionH relativeFrom="column">
                  <wp:posOffset>4932045</wp:posOffset>
                </wp:positionH>
                <wp:positionV relativeFrom="paragraph">
                  <wp:posOffset>74295</wp:posOffset>
                </wp:positionV>
                <wp:extent cx="1257300" cy="1143000"/>
                <wp:effectExtent l="13335" t="6350" r="5715" b="12700"/>
                <wp:wrapNone/>
                <wp:docPr id="4" name="Casella di tes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20285A" w14:textId="77777777" w:rsidR="003B09B4" w:rsidRDefault="003B09B4" w:rsidP="003B09B4"/>
                          <w:p w14:paraId="69B8C176" w14:textId="77777777" w:rsidR="003B09B4" w:rsidRDefault="003B09B4" w:rsidP="003B09B4"/>
                          <w:p w14:paraId="6FE2B19E" w14:textId="77777777" w:rsidR="003B09B4" w:rsidRDefault="003B09B4" w:rsidP="003B09B4">
                            <w:pPr>
                              <w:jc w:val="center"/>
                            </w:pPr>
                            <w:r>
                              <w:t xml:space="preserve">Foto formato </w:t>
                            </w:r>
                          </w:p>
                          <w:p w14:paraId="66C4EDDC" w14:textId="77777777" w:rsidR="003B09B4" w:rsidRDefault="003B09B4" w:rsidP="003B09B4">
                            <w:pPr>
                              <w:jc w:val="center"/>
                            </w:pPr>
                            <w:r>
                              <w:t>tessera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FF9750" id="_x0000_t202" coordsize="21600,21600" o:spt="202" path="m,l,21600r21600,l21600,xe">
                <v:stroke joinstyle="miter"/>
                <v:path gradientshapeok="t" o:connecttype="rect"/>
              </v:shapetype>
              <v:shape id="Casella di testo 4" o:spid="_x0000_s1026" type="#_x0000_t202" style="position:absolute;margin-left:388.35pt;margin-top:5.85pt;width:99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">
                <v:textbox>
                  <w:txbxContent>
                    <w:p w14:paraId="2120285A" w14:textId="77777777" w:rsidR="003B09B4" w:rsidRDefault="003B09B4" w:rsidP="003B09B4"/>
                    <w:p w14:paraId="69B8C176" w14:textId="77777777" w:rsidR="003B09B4" w:rsidRDefault="003B09B4" w:rsidP="003B09B4"/>
                    <w:p w14:paraId="6FE2B19E" w14:textId="77777777" w:rsidR="003B09B4" w:rsidRDefault="003B09B4" w:rsidP="003B09B4">
                      <w:pPr>
                        <w:jc w:val="center"/>
                      </w:pPr>
                      <w:r>
                        <w:t xml:space="preserve">Foto formato </w:t>
                      </w:r>
                    </w:p>
                    <w:p w14:paraId="66C4EDDC" w14:textId="77777777" w:rsidR="003B09B4" w:rsidRDefault="003B09B4" w:rsidP="003B09B4">
                      <w:pPr>
                        <w:jc w:val="center"/>
                      </w:pPr>
                      <w:r>
                        <w:t>tessera</w:t>
                      </w:r>
                    </w:p>
                  </w:txbxContent>
                </v:textbox>
              </v:shape>
            </w:pict>
          </mc:Fallback>
        </mc:AlternateContent>
      </w:r>
    </w:p>
    <w:p w14:paraId="6D2348A9" w14:textId="77777777" w:rsidR="003B09B4" w:rsidRDefault="003B09B4" w:rsidP="003B09B4">
      <w:pPr>
        <w:pStyle w:val="Corpodeltesto2"/>
      </w:pPr>
    </w:p>
    <w:p w14:paraId="7DA75C6C" w14:textId="77777777" w:rsidR="003B09B4" w:rsidRDefault="003B09B4" w:rsidP="003B09B4">
      <w:pPr>
        <w:pStyle w:val="Corpodeltesto2"/>
      </w:pPr>
    </w:p>
    <w:p w14:paraId="1891A422" w14:textId="77777777" w:rsidR="003B09B4" w:rsidRPr="00FD6FE9" w:rsidRDefault="003B09B4" w:rsidP="003B09B4">
      <w:pPr>
        <w:pStyle w:val="Corpodeltesto2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26525A6F" w14:textId="77777777" w:rsidR="003B09B4" w:rsidRPr="00482FA4" w:rsidRDefault="003B09B4" w:rsidP="003B09B4">
      <w:pPr>
        <w:rPr>
          <w:rFonts w:ascii="Garamond" w:hAnsi="Garamond"/>
          <w:sz w:val="24"/>
        </w:rPr>
      </w:pPr>
    </w:p>
    <w:p w14:paraId="40642300" w14:textId="77777777" w:rsidR="003B09B4" w:rsidRDefault="003B09B4" w:rsidP="003B09B4">
      <w:pPr>
        <w:rPr>
          <w:rFonts w:ascii="Garamond" w:hAnsi="Garamond"/>
          <w:b/>
          <w:sz w:val="24"/>
        </w:rPr>
      </w:pPr>
    </w:p>
    <w:p w14:paraId="5C9F8633" w14:textId="77777777" w:rsidR="003B09B4" w:rsidRDefault="003B09B4" w:rsidP="003B09B4">
      <w:pPr>
        <w:rPr>
          <w:rFonts w:ascii="Garamond" w:hAnsi="Garamond"/>
          <w:b/>
          <w:sz w:val="24"/>
        </w:rPr>
      </w:pPr>
    </w:p>
    <w:p w14:paraId="6EEC2C24" w14:textId="77777777" w:rsidR="003B09B4" w:rsidRDefault="003B09B4" w:rsidP="003B09B4">
      <w:pPr>
        <w:rPr>
          <w:rFonts w:ascii="Garamond" w:hAnsi="Garamond"/>
          <w:b/>
          <w:sz w:val="24"/>
        </w:rPr>
      </w:pPr>
    </w:p>
    <w:p w14:paraId="75664435" w14:textId="77777777" w:rsidR="003B09B4" w:rsidRDefault="003B09B4" w:rsidP="003B09B4">
      <w:pPr>
        <w:rPr>
          <w:rFonts w:ascii="Garamond" w:hAnsi="Garamond"/>
          <w:b/>
          <w:sz w:val="24"/>
        </w:rPr>
      </w:pPr>
    </w:p>
    <w:p w14:paraId="6F538B14" w14:textId="77777777" w:rsidR="003B09B4" w:rsidRDefault="003B09B4" w:rsidP="003B09B4">
      <w:pPr>
        <w:rPr>
          <w:rFonts w:ascii="Garamond" w:hAnsi="Garamond"/>
          <w:b/>
          <w:sz w:val="24"/>
        </w:rPr>
      </w:pPr>
    </w:p>
    <w:p w14:paraId="730B78C5" w14:textId="77777777" w:rsidR="003B09B4" w:rsidRDefault="003B09B4" w:rsidP="003B09B4">
      <w:pPr>
        <w:rPr>
          <w:rFonts w:ascii="Garamond" w:hAnsi="Garamond"/>
          <w:b/>
          <w:sz w:val="24"/>
        </w:rPr>
      </w:pPr>
    </w:p>
    <w:p w14:paraId="1A251D2C" w14:textId="77777777" w:rsidR="003B09B4" w:rsidRDefault="003B09B4" w:rsidP="003B09B4">
      <w:pPr>
        <w:rPr>
          <w:rFonts w:ascii="Garamond" w:hAnsi="Garamond"/>
          <w:b/>
          <w:sz w:val="24"/>
        </w:rPr>
      </w:pPr>
    </w:p>
    <w:p w14:paraId="1CDCE15A" w14:textId="77777777" w:rsidR="003B09B4" w:rsidRDefault="003B09B4" w:rsidP="003B09B4">
      <w:pPr>
        <w:rPr>
          <w:rFonts w:ascii="Garamond" w:hAnsi="Garamond"/>
          <w:b/>
          <w:sz w:val="24"/>
        </w:rPr>
      </w:pPr>
      <w:r>
        <w:rPr>
          <w:rFonts w:ascii="Garamond" w:hAnsi="Garamond"/>
          <w:b/>
          <w:sz w:val="24"/>
        </w:rPr>
        <w:tab/>
      </w:r>
      <w:r>
        <w:rPr>
          <w:rFonts w:ascii="Garamond" w:hAnsi="Garamond"/>
          <w:b/>
          <w:sz w:val="24"/>
        </w:rPr>
        <w:tab/>
      </w:r>
      <w:r>
        <w:rPr>
          <w:rFonts w:ascii="Garamond" w:hAnsi="Garamond"/>
          <w:b/>
          <w:sz w:val="24"/>
        </w:rPr>
        <w:tab/>
      </w:r>
      <w:r>
        <w:rPr>
          <w:rFonts w:ascii="Garamond" w:hAnsi="Garamond"/>
          <w:b/>
          <w:sz w:val="24"/>
        </w:rPr>
        <w:tab/>
      </w:r>
      <w:r>
        <w:rPr>
          <w:rFonts w:ascii="Garamond" w:hAnsi="Garamond"/>
          <w:b/>
          <w:sz w:val="24"/>
        </w:rPr>
        <w:tab/>
      </w:r>
      <w:r>
        <w:rPr>
          <w:rFonts w:ascii="Garamond" w:hAnsi="Garamond"/>
          <w:b/>
          <w:sz w:val="24"/>
        </w:rPr>
        <w:tab/>
      </w:r>
      <w:r>
        <w:rPr>
          <w:rFonts w:ascii="Garamond" w:hAnsi="Garamond"/>
          <w:b/>
          <w:sz w:val="24"/>
        </w:rPr>
        <w:tab/>
      </w:r>
      <w:r>
        <w:rPr>
          <w:rFonts w:ascii="Garamond" w:hAnsi="Garamond"/>
          <w:b/>
          <w:sz w:val="24"/>
        </w:rPr>
        <w:tab/>
      </w:r>
      <w:r>
        <w:rPr>
          <w:rFonts w:ascii="Garamond" w:hAnsi="Garamond"/>
          <w:b/>
          <w:sz w:val="24"/>
        </w:rPr>
        <w:tab/>
      </w:r>
    </w:p>
    <w:p w14:paraId="60BDEE4B" w14:textId="77777777" w:rsidR="003B09B4" w:rsidRDefault="003B09B4" w:rsidP="003B09B4">
      <w:pPr>
        <w:numPr>
          <w:ilvl w:val="0"/>
          <w:numId w:val="1"/>
        </w:numPr>
        <w:rPr>
          <w:rFonts w:ascii="Garamond" w:hAnsi="Garamond"/>
          <w:sz w:val="24"/>
        </w:rPr>
      </w:pPr>
      <w:r w:rsidRPr="009B7A38">
        <w:rPr>
          <w:rFonts w:ascii="Garamond" w:hAnsi="Garamond"/>
          <w:sz w:val="24"/>
        </w:rPr>
        <w:t>Visti gli atti di ufficio,</w:t>
      </w:r>
    </w:p>
    <w:p w14:paraId="716BA0B7" w14:textId="77777777" w:rsidR="003B09B4" w:rsidRDefault="003B09B4" w:rsidP="003B09B4">
      <w:pPr>
        <w:ind w:left="360"/>
        <w:rPr>
          <w:rFonts w:ascii="Garamond" w:hAnsi="Garamond"/>
          <w:sz w:val="24"/>
        </w:rPr>
      </w:pPr>
    </w:p>
    <w:p w14:paraId="490174C8" w14:textId="77777777" w:rsidR="003B09B4" w:rsidRPr="009B7A38" w:rsidRDefault="003B09B4" w:rsidP="003B09B4">
      <w:pPr>
        <w:ind w:left="360"/>
        <w:jc w:val="center"/>
        <w:rPr>
          <w:rFonts w:ascii="Garamond" w:hAnsi="Garamond"/>
          <w:b/>
          <w:sz w:val="24"/>
        </w:rPr>
      </w:pPr>
      <w:r w:rsidRPr="009B7A38">
        <w:rPr>
          <w:rFonts w:ascii="Garamond" w:hAnsi="Garamond"/>
          <w:b/>
          <w:sz w:val="24"/>
        </w:rPr>
        <w:t>si certifica che</w:t>
      </w:r>
    </w:p>
    <w:p w14:paraId="57E9F080" w14:textId="77777777" w:rsidR="003B09B4" w:rsidRDefault="003B09B4" w:rsidP="003B09B4">
      <w:pPr>
        <w:ind w:left="360"/>
        <w:jc w:val="center"/>
        <w:rPr>
          <w:rFonts w:ascii="Garamond" w:hAnsi="Garamond"/>
          <w:sz w:val="24"/>
        </w:rPr>
      </w:pPr>
    </w:p>
    <w:p w14:paraId="44BC4228" w14:textId="77777777" w:rsidR="003B09B4" w:rsidRDefault="003B09B4" w:rsidP="003B09B4">
      <w:pPr>
        <w:ind w:left="360"/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_____________________________________è nato/a il giorno__________________________</w:t>
      </w:r>
    </w:p>
    <w:p w14:paraId="0542C257" w14:textId="77777777" w:rsidR="003B09B4" w:rsidRDefault="003B09B4" w:rsidP="003B09B4">
      <w:pPr>
        <w:ind w:left="360"/>
        <w:jc w:val="both"/>
        <w:rPr>
          <w:rFonts w:ascii="Garamond" w:hAnsi="Garamond"/>
          <w:sz w:val="24"/>
        </w:rPr>
      </w:pPr>
    </w:p>
    <w:p w14:paraId="6D2633DB" w14:textId="762A526E" w:rsidR="003B09B4" w:rsidRDefault="00A54B0F" w:rsidP="003B09B4">
      <w:pPr>
        <w:ind w:left="360"/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a</w:t>
      </w:r>
      <w:r w:rsidR="003B09B4">
        <w:rPr>
          <w:rFonts w:ascii="Garamond" w:hAnsi="Garamond"/>
          <w:sz w:val="24"/>
        </w:rPr>
        <w:t>____________________________________provincia di______________________________</w:t>
      </w:r>
    </w:p>
    <w:p w14:paraId="6DA057DC" w14:textId="77777777" w:rsidR="003B09B4" w:rsidRDefault="003B09B4" w:rsidP="003B09B4">
      <w:pPr>
        <w:ind w:left="360"/>
        <w:jc w:val="both"/>
        <w:rPr>
          <w:rFonts w:ascii="Garamond" w:hAnsi="Garamond"/>
          <w:sz w:val="24"/>
        </w:rPr>
      </w:pPr>
    </w:p>
    <w:p w14:paraId="3B578424" w14:textId="77777777" w:rsidR="003B09B4" w:rsidRPr="009B7A38" w:rsidRDefault="003B09B4" w:rsidP="003B09B4">
      <w:pPr>
        <w:ind w:left="360"/>
        <w:jc w:val="both"/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ed è residente a ________________________ Via_____________________________________</w:t>
      </w:r>
    </w:p>
    <w:p w14:paraId="27751E3D" w14:textId="77777777" w:rsidR="003B09B4" w:rsidRDefault="003B09B4" w:rsidP="003B09B4">
      <w:pPr>
        <w:rPr>
          <w:rFonts w:ascii="Garamond" w:hAnsi="Garamond"/>
          <w:b/>
          <w:sz w:val="24"/>
        </w:rPr>
      </w:pPr>
    </w:p>
    <w:p w14:paraId="5315D6BC" w14:textId="77777777" w:rsidR="003B09B4" w:rsidRDefault="003B09B4" w:rsidP="003B09B4">
      <w:pPr>
        <w:rPr>
          <w:rFonts w:ascii="Garamond" w:hAnsi="Garamond"/>
          <w:b/>
          <w:sz w:val="24"/>
        </w:rPr>
      </w:pPr>
    </w:p>
    <w:p w14:paraId="07DBDC91" w14:textId="77777777" w:rsidR="003B09B4" w:rsidRDefault="003B09B4" w:rsidP="003B09B4">
      <w:pPr>
        <w:rPr>
          <w:rFonts w:ascii="Garamond" w:hAnsi="Garamond"/>
          <w:b/>
          <w:sz w:val="24"/>
        </w:rPr>
      </w:pPr>
    </w:p>
    <w:p w14:paraId="18A95A3B" w14:textId="77777777" w:rsidR="003B09B4" w:rsidRDefault="003B09B4" w:rsidP="003B09B4">
      <w:pPr>
        <w:rPr>
          <w:rFonts w:ascii="Garamond" w:hAnsi="Garamond"/>
          <w:b/>
          <w:sz w:val="24"/>
        </w:rPr>
      </w:pPr>
    </w:p>
    <w:p w14:paraId="33F73BB6" w14:textId="77777777" w:rsidR="003B09B4" w:rsidRDefault="003B09B4" w:rsidP="003B09B4">
      <w:pPr>
        <w:rPr>
          <w:rFonts w:ascii="Garamond" w:hAnsi="Garamond"/>
          <w:b/>
          <w:sz w:val="24"/>
        </w:rPr>
      </w:pPr>
    </w:p>
    <w:p w14:paraId="2EBA8A63" w14:textId="77777777" w:rsidR="003B09B4" w:rsidRDefault="003B09B4" w:rsidP="003B09B4">
      <w:pPr>
        <w:rPr>
          <w:rFonts w:ascii="Garamond" w:hAnsi="Garamond"/>
          <w:b/>
          <w:sz w:val="24"/>
        </w:rPr>
      </w:pPr>
    </w:p>
    <w:p w14:paraId="455BC691" w14:textId="77777777" w:rsidR="003B09B4" w:rsidRDefault="003B09B4" w:rsidP="003B09B4">
      <w:pPr>
        <w:rPr>
          <w:rFonts w:ascii="Garamond" w:hAnsi="Garamond"/>
          <w:b/>
          <w:sz w:val="24"/>
        </w:rPr>
      </w:pPr>
    </w:p>
    <w:p w14:paraId="6CDD70E7" w14:textId="77777777" w:rsidR="003B09B4" w:rsidRDefault="003B09B4" w:rsidP="003B09B4">
      <w:pPr>
        <w:rPr>
          <w:rFonts w:ascii="Garamond" w:hAnsi="Garamond"/>
          <w:b/>
          <w:sz w:val="24"/>
        </w:rPr>
      </w:pPr>
    </w:p>
    <w:p w14:paraId="12F44649" w14:textId="5A05F8FC" w:rsidR="003B09B4" w:rsidRPr="00217245" w:rsidRDefault="003B09B4" w:rsidP="00E21C74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b/>
          <w:sz w:val="24"/>
        </w:rPr>
        <w:tab/>
      </w:r>
      <w:r>
        <w:rPr>
          <w:rFonts w:ascii="Garamond" w:hAnsi="Garamond"/>
          <w:b/>
          <w:sz w:val="24"/>
        </w:rPr>
        <w:tab/>
      </w:r>
      <w:r>
        <w:rPr>
          <w:rFonts w:ascii="Garamond" w:hAnsi="Garamond"/>
          <w:b/>
          <w:sz w:val="24"/>
        </w:rPr>
        <w:tab/>
      </w:r>
      <w:r>
        <w:rPr>
          <w:rFonts w:ascii="Garamond" w:hAnsi="Garamond"/>
          <w:b/>
          <w:sz w:val="24"/>
        </w:rPr>
        <w:tab/>
      </w:r>
      <w:r>
        <w:rPr>
          <w:rFonts w:ascii="Garamond" w:hAnsi="Garamond"/>
          <w:b/>
          <w:sz w:val="24"/>
        </w:rPr>
        <w:tab/>
      </w:r>
      <w:r>
        <w:rPr>
          <w:rFonts w:ascii="Garamond" w:hAnsi="Garamond"/>
          <w:b/>
          <w:sz w:val="24"/>
        </w:rPr>
        <w:tab/>
      </w:r>
      <w:r>
        <w:rPr>
          <w:rFonts w:ascii="Garamond" w:hAnsi="Garamond"/>
          <w:b/>
          <w:sz w:val="24"/>
        </w:rPr>
        <w:tab/>
      </w:r>
      <w:r>
        <w:rPr>
          <w:rFonts w:ascii="Garamond" w:hAnsi="Garamond"/>
          <w:b/>
          <w:sz w:val="24"/>
        </w:rPr>
        <w:tab/>
      </w:r>
    </w:p>
    <w:p w14:paraId="40392866" w14:textId="77777777" w:rsidR="003B09B4" w:rsidRDefault="003B09B4" w:rsidP="003B09B4">
      <w:pPr>
        <w:ind w:right="1274"/>
        <w:rPr>
          <w:rFonts w:ascii="Garamond" w:hAnsi="Garamond"/>
          <w:b/>
          <w:sz w:val="24"/>
        </w:rPr>
      </w:pPr>
    </w:p>
    <w:p w14:paraId="6BCFAEA3" w14:textId="77777777" w:rsidR="003B09B4" w:rsidRDefault="003B09B4" w:rsidP="003B09B4">
      <w:pPr>
        <w:rPr>
          <w:rFonts w:ascii="Garamond" w:hAnsi="Garamond"/>
          <w:b/>
          <w:sz w:val="24"/>
        </w:rPr>
      </w:pPr>
    </w:p>
    <w:p w14:paraId="196B9E66" w14:textId="77777777" w:rsidR="003B09B4" w:rsidRDefault="003B09B4" w:rsidP="003B09B4">
      <w:pPr>
        <w:rPr>
          <w:rFonts w:ascii="Garamond" w:hAnsi="Garamond"/>
          <w:b/>
          <w:sz w:val="24"/>
        </w:rPr>
      </w:pPr>
    </w:p>
    <w:p w14:paraId="50A87A35" w14:textId="77777777" w:rsidR="003B09B4" w:rsidRDefault="003B09B4" w:rsidP="003B09B4">
      <w:pPr>
        <w:rPr>
          <w:rFonts w:ascii="Garamond" w:hAnsi="Garamond"/>
          <w:b/>
          <w:sz w:val="24"/>
        </w:rPr>
      </w:pPr>
    </w:p>
    <w:p w14:paraId="6A652435" w14:textId="77777777" w:rsidR="003B09B4" w:rsidRDefault="003B09B4" w:rsidP="003B09B4">
      <w:pPr>
        <w:rPr>
          <w:rFonts w:ascii="Garamond" w:hAnsi="Garamond"/>
          <w:b/>
          <w:sz w:val="24"/>
        </w:rPr>
      </w:pPr>
    </w:p>
    <w:p w14:paraId="452B071B" w14:textId="77777777" w:rsidR="003B09B4" w:rsidRDefault="003B09B4" w:rsidP="003B09B4">
      <w:pPr>
        <w:rPr>
          <w:rFonts w:ascii="Garamond" w:hAnsi="Garamond"/>
          <w:b/>
          <w:sz w:val="24"/>
        </w:rPr>
      </w:pPr>
    </w:p>
    <w:p w14:paraId="1EBC6855" w14:textId="77777777" w:rsidR="003B09B4" w:rsidRDefault="003B09B4" w:rsidP="003B09B4">
      <w:pPr>
        <w:rPr>
          <w:rFonts w:ascii="Garamond" w:hAnsi="Garamond"/>
          <w:b/>
          <w:sz w:val="24"/>
        </w:rPr>
      </w:pPr>
    </w:p>
    <w:p w14:paraId="3CFB5055" w14:textId="77777777" w:rsidR="003B09B4" w:rsidRDefault="003B09B4" w:rsidP="003B09B4">
      <w:pPr>
        <w:rPr>
          <w:rFonts w:ascii="Garamond" w:hAnsi="Garamond"/>
          <w:sz w:val="24"/>
        </w:rPr>
      </w:pPr>
    </w:p>
    <w:p w14:paraId="1045A359" w14:textId="77777777" w:rsidR="003B09B4" w:rsidRDefault="003B09B4" w:rsidP="003B09B4">
      <w:pPr>
        <w:rPr>
          <w:rFonts w:ascii="Garamond" w:hAnsi="Garamond"/>
          <w:sz w:val="24"/>
        </w:rPr>
      </w:pPr>
    </w:p>
    <w:p w14:paraId="5A985855" w14:textId="77777777" w:rsidR="003B09B4" w:rsidRDefault="003B09B4" w:rsidP="003B09B4">
      <w:pPr>
        <w:rPr>
          <w:rFonts w:ascii="Garamond" w:hAnsi="Garamond"/>
          <w:sz w:val="24"/>
        </w:rPr>
      </w:pPr>
    </w:p>
    <w:p w14:paraId="2181AE44" w14:textId="77777777" w:rsidR="003B09B4" w:rsidRDefault="003B09B4" w:rsidP="003B09B4">
      <w:pPr>
        <w:rPr>
          <w:rFonts w:ascii="Garamond" w:hAnsi="Garamond"/>
          <w:sz w:val="24"/>
        </w:rPr>
      </w:pPr>
    </w:p>
    <w:p w14:paraId="07072413" w14:textId="77777777" w:rsidR="003B09B4" w:rsidRDefault="003B09B4" w:rsidP="003B09B4">
      <w:pPr>
        <w:rPr>
          <w:rFonts w:ascii="Garamond" w:hAnsi="Garamond"/>
          <w:sz w:val="24"/>
        </w:rPr>
      </w:pPr>
      <w:r>
        <w:rPr>
          <w:rFonts w:ascii="Garamond" w:hAnsi="Garamond"/>
          <w:sz w:val="24"/>
        </w:rPr>
        <w:t>CLASSE 1^</w:t>
      </w:r>
    </w:p>
    <w:sectPr w:rsidR="003B09B4" w:rsidSect="00096E8E">
      <w:headerReference w:type="default" r:id="rId7"/>
      <w:footerReference w:type="default" r:id="rId8"/>
      <w:pgSz w:w="11906" w:h="16838"/>
      <w:pgMar w:top="1417" w:right="1134" w:bottom="1134" w:left="1134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E6C686" w14:textId="77777777" w:rsidR="00536A3E" w:rsidRDefault="00536A3E" w:rsidP="00096E8E">
      <w:r>
        <w:separator/>
      </w:r>
    </w:p>
  </w:endnote>
  <w:endnote w:type="continuationSeparator" w:id="0">
    <w:p w14:paraId="59DF791F" w14:textId="77777777" w:rsidR="00536A3E" w:rsidRDefault="00536A3E" w:rsidP="00096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26ECC" w14:textId="77777777" w:rsidR="00096E8E" w:rsidRDefault="00145BD0" w:rsidP="00096E8E">
    <w:pPr>
      <w:pStyle w:val="Pidipagina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4702D9D" wp14:editId="3E92C3FD">
              <wp:simplePos x="0" y="0"/>
              <wp:positionH relativeFrom="column">
                <wp:posOffset>48260</wp:posOffset>
              </wp:positionH>
              <wp:positionV relativeFrom="paragraph">
                <wp:posOffset>-88900</wp:posOffset>
              </wp:positionV>
              <wp:extent cx="5996940" cy="19685"/>
              <wp:effectExtent l="10160" t="6350" r="12700" b="1206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96940" cy="196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1F497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EABCC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3.8pt;margin-top:-7pt;width:472.2pt;height:1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" strokecolor="#1f497d"/>
          </w:pict>
        </mc:Fallback>
      </mc:AlternateContent>
    </w:r>
    <w:r>
      <w:rPr>
        <w:noProof/>
      </w:rPr>
      <w:drawing>
        <wp:inline distT="0" distB="0" distL="0" distR="0" wp14:anchorId="1F75A697" wp14:editId="7F84B4FC">
          <wp:extent cx="4129405" cy="360045"/>
          <wp:effectExtent l="0" t="0" r="4445" b="1905"/>
          <wp:docPr id="2" name="Immagine 2" descr="pedat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edata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29405" cy="360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8A262" w14:textId="77777777" w:rsidR="00536A3E" w:rsidRDefault="00536A3E" w:rsidP="00096E8E">
      <w:r>
        <w:separator/>
      </w:r>
    </w:p>
  </w:footnote>
  <w:footnote w:type="continuationSeparator" w:id="0">
    <w:p w14:paraId="372D13DC" w14:textId="77777777" w:rsidR="00536A3E" w:rsidRDefault="00536A3E" w:rsidP="00096E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621E8" w14:textId="77777777" w:rsidR="00061BE1" w:rsidRDefault="00061BE1">
    <w:pPr>
      <w:pStyle w:val="Intestazione"/>
    </w:pPr>
    <w:r>
      <w:rPr>
        <w:noProof/>
      </w:rPr>
      <w:drawing>
        <wp:inline distT="0" distB="0" distL="0" distR="0" wp14:anchorId="78619367" wp14:editId="5260BE45">
          <wp:extent cx="6113780" cy="1060450"/>
          <wp:effectExtent l="0" t="0" r="1270" b="6350"/>
          <wp:docPr id="3" name="Immagine 3" descr="C:\Users\Luca\Desktop\Logo carta in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Luca\Desktop\Logo carta in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3780" cy="1060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45EAE"/>
    <w:multiLevelType w:val="hybridMultilevel"/>
    <w:tmpl w:val="C67C39EE"/>
    <w:lvl w:ilvl="0" w:tplc="1E4A3F9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349568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9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47A1"/>
    <w:rsid w:val="000023A4"/>
    <w:rsid w:val="00061BE1"/>
    <w:rsid w:val="000903E0"/>
    <w:rsid w:val="00096E8E"/>
    <w:rsid w:val="000F7D1D"/>
    <w:rsid w:val="00133413"/>
    <w:rsid w:val="00145BD0"/>
    <w:rsid w:val="0016196D"/>
    <w:rsid w:val="001B5ED5"/>
    <w:rsid w:val="003626ED"/>
    <w:rsid w:val="003B09B4"/>
    <w:rsid w:val="004F469B"/>
    <w:rsid w:val="00527BD7"/>
    <w:rsid w:val="00536A3E"/>
    <w:rsid w:val="007061A9"/>
    <w:rsid w:val="00750EDD"/>
    <w:rsid w:val="00865A03"/>
    <w:rsid w:val="008847A1"/>
    <w:rsid w:val="008A07CB"/>
    <w:rsid w:val="009E7913"/>
    <w:rsid w:val="009F09B8"/>
    <w:rsid w:val="00A54B0F"/>
    <w:rsid w:val="00AE218C"/>
    <w:rsid w:val="00B12A6A"/>
    <w:rsid w:val="00B74B25"/>
    <w:rsid w:val="00C15FA4"/>
    <w:rsid w:val="00CA41C7"/>
    <w:rsid w:val="00DA4501"/>
    <w:rsid w:val="00DA7BA6"/>
    <w:rsid w:val="00DC4C71"/>
    <w:rsid w:val="00DD71FC"/>
    <w:rsid w:val="00E21C74"/>
    <w:rsid w:val="00F76CCE"/>
    <w:rsid w:val="00FB1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B627E5"/>
  <w15:docId w15:val="{E90D8C69-5523-4636-8800-9073627BD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B09B4"/>
    <w:rPr>
      <w:rFonts w:ascii="Times New Roman" w:eastAsia="Times New Roman" w:hAnsi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96E8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096E8E"/>
    <w:rPr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096E8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096E8E"/>
    <w:rPr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061A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7061A9"/>
    <w:rPr>
      <w:rFonts w:ascii="Tahoma" w:hAnsi="Tahoma" w:cs="Tahoma"/>
      <w:sz w:val="16"/>
      <w:szCs w:val="16"/>
      <w:lang w:eastAsia="en-US"/>
    </w:rPr>
  </w:style>
  <w:style w:type="paragraph" w:styleId="Corpodeltesto2">
    <w:name w:val="Body Text 2"/>
    <w:basedOn w:val="Normale"/>
    <w:link w:val="Corpodeltesto2Carattere"/>
    <w:rsid w:val="003B09B4"/>
    <w:rPr>
      <w:rFonts w:ascii="Garamond" w:hAnsi="Garamond"/>
      <w:sz w:val="24"/>
    </w:rPr>
  </w:style>
  <w:style w:type="character" w:customStyle="1" w:styleId="Corpodeltesto2Carattere">
    <w:name w:val="Corpo del testo 2 Carattere"/>
    <w:basedOn w:val="Carpredefinitoparagrafo"/>
    <w:link w:val="Corpodeltesto2"/>
    <w:rsid w:val="003B09B4"/>
    <w:rPr>
      <w:rFonts w:ascii="Garamond" w:eastAsia="Times New Roman" w:hAnsi="Garamond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lient2\Downloads\Carta%20int%20ok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Carta int ok</Template>
  <TotalTime>1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client2</dc:creator>
  <cp:lastModifiedBy>ARPM03000B VITTORIA COLONNA DISTRETTO 031</cp:lastModifiedBy>
  <cp:revision>5</cp:revision>
  <cp:lastPrinted>2015-10-17T09:28:00Z</cp:lastPrinted>
  <dcterms:created xsi:type="dcterms:W3CDTF">2018-07-03T06:33:00Z</dcterms:created>
  <dcterms:modified xsi:type="dcterms:W3CDTF">2026-06-25T06:29:00Z</dcterms:modified>
</cp:coreProperties>
</file>